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672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672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672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672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672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672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672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67295" w:rsidRPr="00667295">
          <w:rPr>
            <w:b w:val="0"/>
          </w:rPr>
          <w:t xml:space="preserve"> 11091/037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67295" w:rsidP="00232C8F">
            <w:r>
              <w:t>Электромеханик связи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67295" w:rsidP="00232C8F">
            <w:r>
              <w:t>27850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67295" w:rsidRPr="00667295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67295" w:rsidRPr="0066729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67295" w:rsidRPr="00667295">
          <w:rPr>
            <w:u w:val="single"/>
          </w:rPr>
  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6729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67295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67295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6729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6729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67295" w:rsidP="00C31869">
            <w:pPr>
              <w:jc w:val="center"/>
            </w:pPr>
            <w:r>
              <w:t>032-317-116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67295" w:rsidRPr="00667295">
          <w:rPr>
            <w:rStyle w:val="aa"/>
          </w:rPr>
          <w:t xml:space="preserve"> Ручной диэлектрический инструмент, ручной электроинструмент,</w:t>
        </w:r>
        <w:r w:rsidR="00667295" w:rsidRPr="00667295">
          <w:rPr>
            <w:u w:val="single"/>
          </w:rPr>
          <w:t xml:space="preserve"> тестеры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67295" w:rsidRPr="0066729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672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672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672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67295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672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672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C66D1" w:rsidP="00702089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3.4.1., п. 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44866" w:rsidRPr="00E44866">
          <w:rPr>
            <w:i/>
            <w:u w:val="single"/>
          </w:rPr>
          <w:t>1. Рекомендации по улучшению и оздоровлению условий труда:</w:t>
        </w:r>
        <w:r w:rsidR="00E44866" w:rsidRPr="00E44866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E44866" w:rsidRPr="00E44866">
          <w:rPr>
            <w:i/>
            <w:u w:val="single"/>
          </w:rPr>
          <w:tab/>
          <w:t>   </w:t>
        </w:r>
        <w:r w:rsidR="00E44866" w:rsidRPr="00E4486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E44866" w:rsidRPr="00E44866">
          <w:rPr>
            <w:i/>
            <w:u w:val="single"/>
          </w:rPr>
          <w:tab/>
          <w:t>   </w:t>
        </w:r>
        <w:r w:rsidR="00E44866" w:rsidRPr="00E4486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44866" w:rsidRPr="00E4486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44866" w:rsidRPr="00E44866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6729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6729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672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6729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6729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672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0B8D" w:rsidTr="00E40B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4866" w:rsidP="003C5C39">
            <w:pPr>
              <w:pStyle w:val="a8"/>
            </w:pPr>
            <w:r>
              <w:t>24.11.2016</w:t>
            </w:r>
          </w:p>
        </w:tc>
      </w:tr>
      <w:tr w:rsidR="00EF07A3" w:rsidRPr="00E40B8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3C5C39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0B8D" w:rsidRDefault="00E40B8D" w:rsidP="00EF07A3">
            <w:pPr>
              <w:pStyle w:val="a8"/>
              <w:rPr>
                <w:vertAlign w:val="superscript"/>
              </w:rPr>
            </w:pPr>
            <w:r w:rsidRPr="00E40B8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67295" w:rsidP="004E51DC">
            <w:pPr>
              <w:pStyle w:val="a8"/>
            </w:pPr>
            <w:r>
              <w:t>Сорокин Сергей Александрович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6729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67295" w:rsidRPr="00667295" w:rsidRDefault="00667295" w:rsidP="00EF07A3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67295" w:rsidRPr="00667295" w:rsidRDefault="00667295" w:rsidP="00EF07A3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67295" w:rsidRPr="00667295" w:rsidRDefault="00667295" w:rsidP="00EF07A3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67295" w:rsidRPr="00667295" w:rsidRDefault="00667295" w:rsidP="00EF07A3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295" w:rsidRPr="00667295" w:rsidRDefault="00667295" w:rsidP="004E51DC">
            <w:pPr>
              <w:pStyle w:val="a8"/>
            </w:pPr>
          </w:p>
        </w:tc>
      </w:tr>
      <w:tr w:rsidR="00667295" w:rsidRPr="00667295" w:rsidTr="006672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67295" w:rsidRPr="00667295" w:rsidRDefault="00667295" w:rsidP="00EF07A3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67295" w:rsidRPr="00667295" w:rsidRDefault="00667295" w:rsidP="004E51DC">
            <w:pPr>
              <w:pStyle w:val="a8"/>
              <w:rPr>
                <w:vertAlign w:val="superscript"/>
              </w:rPr>
            </w:pPr>
            <w:r w:rsidRPr="0066729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8D" w:rsidRDefault="00E40B8D" w:rsidP="0076042D">
      <w:pPr>
        <w:pStyle w:val="a9"/>
      </w:pPr>
      <w:r>
        <w:separator/>
      </w:r>
    </w:p>
  </w:endnote>
  <w:endnote w:type="continuationSeparator" w:id="0">
    <w:p w:rsidR="00E40B8D" w:rsidRDefault="00E40B8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672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E5005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E5005B" w:rsidRPr="00C31869">
            <w:rPr>
              <w:rStyle w:val="ad"/>
              <w:sz w:val="20"/>
              <w:szCs w:val="20"/>
            </w:rPr>
            <w:fldChar w:fldCharType="separate"/>
          </w:r>
          <w:r w:rsidR="00667295">
            <w:rPr>
              <w:rStyle w:val="ad"/>
              <w:noProof/>
              <w:sz w:val="20"/>
              <w:szCs w:val="20"/>
            </w:rPr>
            <w:t>1</w:t>
          </w:r>
          <w:r w:rsidR="00E5005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7295" w:rsidRPr="0066729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8D" w:rsidRDefault="00E40B8D" w:rsidP="0076042D">
      <w:pPr>
        <w:pStyle w:val="a9"/>
      </w:pPr>
      <w:r>
        <w:separator/>
      </w:r>
    </w:p>
  </w:footnote>
  <w:footnote w:type="continuationSeparator" w:id="0">
    <w:p w:rsidR="00E40B8D" w:rsidRDefault="00E40B8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785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1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7 "/>
    <w:docVar w:name="oborud" w:val=" Ручной диэлектрический инструмент, ручной электроинструмент, тестер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DA706B5B86D4E588A2BBEDB0AC1E7DF"/>
    <w:docVar w:name="rm_id" w:val="180"/>
    <w:docVar w:name="rm_name" w:val="                                          "/>
    <w:docVar w:name="rm_number" w:val=" 11091/037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C15DA6"/>
    <w:rsid w:val="000024F1"/>
    <w:rsid w:val="00025683"/>
    <w:rsid w:val="00046815"/>
    <w:rsid w:val="00051040"/>
    <w:rsid w:val="0005566C"/>
    <w:rsid w:val="000860ED"/>
    <w:rsid w:val="000905BE"/>
    <w:rsid w:val="000B3441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67295"/>
    <w:rsid w:val="00682B30"/>
    <w:rsid w:val="0069682B"/>
    <w:rsid w:val="006C0D3E"/>
    <w:rsid w:val="006C28B3"/>
    <w:rsid w:val="00702089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43EDE"/>
    <w:rsid w:val="00967790"/>
    <w:rsid w:val="0098630F"/>
    <w:rsid w:val="00A100AB"/>
    <w:rsid w:val="00A12349"/>
    <w:rsid w:val="00A7346C"/>
    <w:rsid w:val="00A82A5B"/>
    <w:rsid w:val="00A87B75"/>
    <w:rsid w:val="00A91908"/>
    <w:rsid w:val="00AA4551"/>
    <w:rsid w:val="00AA46ED"/>
    <w:rsid w:val="00AA4DCC"/>
    <w:rsid w:val="00AC15CE"/>
    <w:rsid w:val="00AD14A4"/>
    <w:rsid w:val="00AD7C32"/>
    <w:rsid w:val="00AF796F"/>
    <w:rsid w:val="00B04F25"/>
    <w:rsid w:val="00B62CCD"/>
    <w:rsid w:val="00BA5029"/>
    <w:rsid w:val="00BC2F3C"/>
    <w:rsid w:val="00C02721"/>
    <w:rsid w:val="00C03F4A"/>
    <w:rsid w:val="00C15DA6"/>
    <w:rsid w:val="00C31869"/>
    <w:rsid w:val="00CC381D"/>
    <w:rsid w:val="00CC66D1"/>
    <w:rsid w:val="00CE3307"/>
    <w:rsid w:val="00D76DF8"/>
    <w:rsid w:val="00DB1272"/>
    <w:rsid w:val="00DB5302"/>
    <w:rsid w:val="00DD6B1F"/>
    <w:rsid w:val="00E124F4"/>
    <w:rsid w:val="00E36337"/>
    <w:rsid w:val="00E40B8D"/>
    <w:rsid w:val="00E43EDA"/>
    <w:rsid w:val="00E44866"/>
    <w:rsid w:val="00E5005B"/>
    <w:rsid w:val="00EB72AD"/>
    <w:rsid w:val="00EC37A1"/>
    <w:rsid w:val="00ED0C2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2016-11-24T12:20:00Z</dcterms:created>
  <dcterms:modified xsi:type="dcterms:W3CDTF">2016-11-25T06:29:00Z</dcterms:modified>
</cp:coreProperties>
</file>